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F90E0" w14:textId="77777777" w:rsidR="0029227B" w:rsidRDefault="0029227B" w:rsidP="00BB5C4F">
      <w:r>
        <w:separator/>
      </w:r>
    </w:p>
  </w:endnote>
  <w:endnote w:type="continuationSeparator" w:id="0">
    <w:p w14:paraId="7D9FC6B9" w14:textId="77777777" w:rsidR="0029227B" w:rsidRDefault="0029227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B60C8" w14:textId="77777777" w:rsidR="009C2B33" w:rsidRDefault="009C2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6B6B" w14:textId="77777777" w:rsidR="0029227B" w:rsidRDefault="0029227B" w:rsidP="00BB5C4F">
      <w:r>
        <w:separator/>
      </w:r>
    </w:p>
  </w:footnote>
  <w:footnote w:type="continuationSeparator" w:id="0">
    <w:p w14:paraId="15FCC509" w14:textId="77777777" w:rsidR="0029227B" w:rsidRDefault="0029227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4376" w14:textId="77777777" w:rsidR="009C2B33" w:rsidRDefault="009C2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7E72" w14:textId="77777777" w:rsidR="009C2B33" w:rsidRDefault="009C2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8C27" w14:textId="77777777" w:rsidR="002D6290" w:rsidRDefault="002D6290" w:rsidP="002D629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MISLINJA</w:t>
    </w:r>
  </w:p>
  <w:p w14:paraId="13679488" w14:textId="77777777" w:rsidR="002D6290" w:rsidRDefault="002D6290" w:rsidP="002D629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Šentilj pod Turjakom 1</w:t>
    </w:r>
  </w:p>
  <w:p w14:paraId="7E04AFC6" w14:textId="07B9D789" w:rsidR="00D57953" w:rsidRPr="007C7BCF" w:rsidRDefault="002D6290" w:rsidP="002D6290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2382 Mislinja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18C6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2022-01-10T17:00:00Z</dcterms:modified>
  <cp:contentStatus/>
</cp:coreProperties>
</file>